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55" w:rsidRPr="00D0361C" w:rsidRDefault="00B12155" w:rsidP="004219A5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</w:p>
    <w:p w:rsidR="00B12155" w:rsidRDefault="00B12155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B12155" w:rsidRDefault="00B1215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phases, groups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B12155" w:rsidRDefault="00B1215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B12155" w:rsidRDefault="00B1215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B12155" w:rsidRDefault="00B1215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B12155" w:rsidRDefault="00B1215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12155" w:rsidRDefault="00B1215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12155" w:rsidRDefault="00B1215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12155" w:rsidRPr="00292291" w:rsidRDefault="00B1215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B12155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B12155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12155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B12155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B12155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B12155" w:rsidRPr="00292291" w:rsidRDefault="00B12155" w:rsidP="00183AB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230Vac / 32A</w:t>
      </w: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B12155" w:rsidRPr="00292291" w:rsidRDefault="00B12155" w:rsidP="004219A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B12155" w:rsidRPr="00292291" w:rsidRDefault="00B12155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12155" w:rsidRPr="00292291" w:rsidRDefault="00B12155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12155" w:rsidRPr="00292291" w:rsidRDefault="00B12155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12155" w:rsidRPr="00292291" w:rsidRDefault="00B12155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B12155" w:rsidRPr="006F32EF" w:rsidRDefault="00B1215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12155" w:rsidRPr="006F32EF" w:rsidRDefault="00B1215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B12155" w:rsidRDefault="00B1215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12155" w:rsidRPr="006F32EF" w:rsidRDefault="00B1215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B12155" w:rsidRDefault="00B12155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B12155" w:rsidRDefault="00B12155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B12155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B12155" w:rsidRDefault="00B12155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B12155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12155" w:rsidRPr="00292291" w:rsidRDefault="00B1215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B12155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183AB3"/>
    <w:rsid w:val="001D1E50"/>
    <w:rsid w:val="002812AC"/>
    <w:rsid w:val="00292291"/>
    <w:rsid w:val="003915FC"/>
    <w:rsid w:val="003C4B0F"/>
    <w:rsid w:val="003E728E"/>
    <w:rsid w:val="004219A5"/>
    <w:rsid w:val="004D1249"/>
    <w:rsid w:val="00523BE8"/>
    <w:rsid w:val="005706A3"/>
    <w:rsid w:val="005758D7"/>
    <w:rsid w:val="006F32EF"/>
    <w:rsid w:val="00734290"/>
    <w:rsid w:val="007C4842"/>
    <w:rsid w:val="007C74E6"/>
    <w:rsid w:val="00922C71"/>
    <w:rsid w:val="00930195"/>
    <w:rsid w:val="009F647D"/>
    <w:rsid w:val="00A77376"/>
    <w:rsid w:val="00B12155"/>
    <w:rsid w:val="00BA4757"/>
    <w:rsid w:val="00BA52E7"/>
    <w:rsid w:val="00BC448B"/>
    <w:rsid w:val="00C5165B"/>
    <w:rsid w:val="00CF07EB"/>
    <w:rsid w:val="00D0361C"/>
    <w:rsid w:val="00DB3B21"/>
    <w:rsid w:val="00EB6089"/>
    <w:rsid w:val="00F46A6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88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315</Words>
  <Characters>1859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MPHM1143</dc:title>
  <dc:subject/>
  <dc:creator>Hofbauer, Thomas [NETPWR/KNURR/DE]</dc:creator>
  <cp:keywords/>
  <dc:description/>
  <cp:lastModifiedBy>takacr</cp:lastModifiedBy>
  <cp:revision>3</cp:revision>
  <dcterms:created xsi:type="dcterms:W3CDTF">2013-11-26T12:15:00Z</dcterms:created>
  <dcterms:modified xsi:type="dcterms:W3CDTF">2013-11-26T12:36:00Z</dcterms:modified>
</cp:coreProperties>
</file>